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Exeter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Exeter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Exeter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Exeter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Exeter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Exeter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Exeter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Exeter is estimated to be </w:t>
      </w:r>
      <w:r w:rsidRPr="00773DF7">
        <w:rPr>
          <w:rFonts w:ascii="Libre Franklin Light" w:eastAsia="Times New Roman" w:hAnsi="Libre Franklin Light" w:cs="Calibri Light"/>
          <w:b/>
          <w:bCs/>
          <w:color w:val="C45911" w:themeColor="accent2" w:themeShade="BF"/>
        </w:rPr>
        <w:t xml:space="preserve">£2,763,387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Exeter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Exeter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xe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Exeter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xe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Exeter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Exeter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xe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Exeter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Exeter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Exeter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Exeter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Exeter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Exeter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£2,763,387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Exeter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£45,011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£930,854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£66,683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£18,755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£34,383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£1,667,701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£2,763,387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Exeter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Exeter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Exeter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Exeter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Exeter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Exeter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Exeter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Exeter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EECB2CE-F8A6-489E-8C84-D4D47FE61CB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